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3E4" w:rsidRPr="00693650" w:rsidRDefault="007413E4" w:rsidP="00FB55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693650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16</w:t>
      </w:r>
    </w:p>
    <w:p w:rsidR="007413E4" w:rsidRPr="00D75F4B" w:rsidRDefault="007413E4" w:rsidP="00FB55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5F4B"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/>
          <w:sz w:val="24"/>
          <w:szCs w:val="24"/>
        </w:rPr>
        <w:t>Печенкинского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/>
          <w:sz w:val="24"/>
          <w:szCs w:val="24"/>
        </w:rPr>
        <w:t>поселения</w:t>
      </w:r>
    </w:p>
    <w:p w:rsidR="007413E4" w:rsidRPr="00D75F4B" w:rsidRDefault="007413E4" w:rsidP="00FB55CC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75F4B">
        <w:rPr>
          <w:rFonts w:ascii="Times New Roman" w:hAnsi="Times New Roman"/>
          <w:sz w:val="24"/>
          <w:szCs w:val="24"/>
        </w:rPr>
        <w:t xml:space="preserve"> «О бюджете </w:t>
      </w:r>
      <w:r>
        <w:rPr>
          <w:rFonts w:ascii="Times New Roman" w:hAnsi="Times New Roman"/>
          <w:sz w:val="24"/>
          <w:szCs w:val="24"/>
        </w:rPr>
        <w:t>Печенкинского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/>
          <w:sz w:val="24"/>
          <w:szCs w:val="24"/>
        </w:rPr>
        <w:t>поселения на 201</w:t>
      </w:r>
      <w:r>
        <w:rPr>
          <w:rFonts w:ascii="Times New Roman" w:hAnsi="Times New Roman"/>
          <w:sz w:val="24"/>
          <w:szCs w:val="24"/>
        </w:rPr>
        <w:t>9</w:t>
      </w:r>
      <w:r w:rsidRPr="00D75F4B">
        <w:rPr>
          <w:rFonts w:ascii="Times New Roman" w:hAnsi="Times New Roman"/>
          <w:sz w:val="24"/>
          <w:szCs w:val="24"/>
        </w:rPr>
        <w:t xml:space="preserve"> год</w:t>
      </w:r>
    </w:p>
    <w:p w:rsidR="007413E4" w:rsidRPr="00D75F4B" w:rsidRDefault="007413E4" w:rsidP="00FB55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5F4B">
        <w:rPr>
          <w:rFonts w:ascii="Times New Roman" w:hAnsi="Times New Roman"/>
          <w:bCs/>
          <w:sz w:val="24"/>
          <w:szCs w:val="24"/>
        </w:rPr>
        <w:t>и на плановый период 20</w:t>
      </w:r>
      <w:r>
        <w:rPr>
          <w:rFonts w:ascii="Times New Roman" w:hAnsi="Times New Roman"/>
          <w:bCs/>
          <w:sz w:val="24"/>
          <w:szCs w:val="24"/>
        </w:rPr>
        <w:t>20</w:t>
      </w:r>
      <w:r w:rsidRPr="00D75F4B">
        <w:rPr>
          <w:rFonts w:ascii="Times New Roman" w:hAnsi="Times New Roman"/>
          <w:bCs/>
          <w:sz w:val="24"/>
          <w:szCs w:val="24"/>
        </w:rPr>
        <w:t xml:space="preserve"> и 20</w:t>
      </w:r>
      <w:r>
        <w:rPr>
          <w:rFonts w:ascii="Times New Roman" w:hAnsi="Times New Roman"/>
          <w:bCs/>
          <w:sz w:val="24"/>
          <w:szCs w:val="24"/>
        </w:rPr>
        <w:t>21</w:t>
      </w:r>
      <w:r w:rsidRPr="00D75F4B">
        <w:rPr>
          <w:rFonts w:ascii="Times New Roman" w:hAnsi="Times New Roman"/>
          <w:bCs/>
          <w:sz w:val="24"/>
          <w:szCs w:val="24"/>
        </w:rPr>
        <w:t xml:space="preserve"> годов</w:t>
      </w:r>
      <w:r w:rsidRPr="00D75F4B">
        <w:rPr>
          <w:rFonts w:ascii="Times New Roman" w:hAnsi="Times New Roman"/>
          <w:sz w:val="24"/>
          <w:szCs w:val="24"/>
        </w:rPr>
        <w:t>»</w:t>
      </w:r>
    </w:p>
    <w:p w:rsidR="007413E4" w:rsidRPr="00D75F4B" w:rsidRDefault="007413E4" w:rsidP="00FB55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5F4B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 _______________</w:t>
      </w:r>
      <w:r w:rsidRPr="00D75F4B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_____</w:t>
      </w: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Pr="00774EC5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413E4" w:rsidRPr="00774EC5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413E4" w:rsidRPr="00774EC5" w:rsidRDefault="007413E4" w:rsidP="004167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74EC5">
        <w:rPr>
          <w:rFonts w:ascii="Times New Roman" w:hAnsi="Times New Roman" w:cs="Times New Roman"/>
          <w:sz w:val="28"/>
          <w:szCs w:val="28"/>
        </w:rPr>
        <w:t>Программа</w:t>
      </w:r>
    </w:p>
    <w:p w:rsidR="007413E4" w:rsidRPr="00774EC5" w:rsidRDefault="007413E4" w:rsidP="004167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74EC5">
        <w:rPr>
          <w:rFonts w:ascii="Times New Roman" w:hAnsi="Times New Roman" w:cs="Times New Roman"/>
          <w:sz w:val="28"/>
          <w:szCs w:val="28"/>
        </w:rPr>
        <w:t>муниципальных внутренних заимствований на 2019 год</w:t>
      </w:r>
    </w:p>
    <w:p w:rsidR="007413E4" w:rsidRPr="00774EC5" w:rsidRDefault="007413E4" w:rsidP="0041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3E4" w:rsidRPr="00774EC5" w:rsidRDefault="007413E4" w:rsidP="00416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4EC5">
        <w:rPr>
          <w:rFonts w:ascii="Times New Roman" w:hAnsi="Times New Roman"/>
          <w:sz w:val="28"/>
          <w:szCs w:val="28"/>
        </w:rPr>
        <w:t>Муниципальные заимствования в 2019 году не планируются.</w:t>
      </w: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413E4" w:rsidRPr="00693650" w:rsidRDefault="007413E4" w:rsidP="00FB55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693650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17</w:t>
      </w:r>
    </w:p>
    <w:p w:rsidR="007413E4" w:rsidRPr="00D75F4B" w:rsidRDefault="007413E4" w:rsidP="00FB55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5F4B"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/>
          <w:sz w:val="24"/>
          <w:szCs w:val="24"/>
        </w:rPr>
        <w:t>Печенкинского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/>
          <w:sz w:val="24"/>
          <w:szCs w:val="24"/>
        </w:rPr>
        <w:t>поселения</w:t>
      </w:r>
    </w:p>
    <w:p w:rsidR="007413E4" w:rsidRPr="00D75F4B" w:rsidRDefault="007413E4" w:rsidP="00FB55CC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75F4B">
        <w:rPr>
          <w:rFonts w:ascii="Times New Roman" w:hAnsi="Times New Roman"/>
          <w:sz w:val="24"/>
          <w:szCs w:val="24"/>
        </w:rPr>
        <w:t xml:space="preserve"> «О бюджете </w:t>
      </w:r>
      <w:r>
        <w:rPr>
          <w:rFonts w:ascii="Times New Roman" w:hAnsi="Times New Roman"/>
          <w:sz w:val="24"/>
          <w:szCs w:val="24"/>
        </w:rPr>
        <w:t>Печенкинского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/>
          <w:sz w:val="24"/>
          <w:szCs w:val="24"/>
        </w:rPr>
        <w:t>поселения на 201</w:t>
      </w:r>
      <w:r>
        <w:rPr>
          <w:rFonts w:ascii="Times New Roman" w:hAnsi="Times New Roman"/>
          <w:sz w:val="24"/>
          <w:szCs w:val="24"/>
        </w:rPr>
        <w:t>9</w:t>
      </w:r>
      <w:r w:rsidRPr="00D75F4B">
        <w:rPr>
          <w:rFonts w:ascii="Times New Roman" w:hAnsi="Times New Roman"/>
          <w:sz w:val="24"/>
          <w:szCs w:val="24"/>
        </w:rPr>
        <w:t xml:space="preserve"> год</w:t>
      </w:r>
    </w:p>
    <w:p w:rsidR="007413E4" w:rsidRPr="00D75F4B" w:rsidRDefault="007413E4" w:rsidP="00FB55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5F4B">
        <w:rPr>
          <w:rFonts w:ascii="Times New Roman" w:hAnsi="Times New Roman"/>
          <w:bCs/>
          <w:sz w:val="24"/>
          <w:szCs w:val="24"/>
        </w:rPr>
        <w:t>и на плановый период 20</w:t>
      </w:r>
      <w:r>
        <w:rPr>
          <w:rFonts w:ascii="Times New Roman" w:hAnsi="Times New Roman"/>
          <w:bCs/>
          <w:sz w:val="24"/>
          <w:szCs w:val="24"/>
        </w:rPr>
        <w:t>20</w:t>
      </w:r>
      <w:r w:rsidRPr="00D75F4B">
        <w:rPr>
          <w:rFonts w:ascii="Times New Roman" w:hAnsi="Times New Roman"/>
          <w:bCs/>
          <w:sz w:val="24"/>
          <w:szCs w:val="24"/>
        </w:rPr>
        <w:t xml:space="preserve"> и 20</w:t>
      </w:r>
      <w:r>
        <w:rPr>
          <w:rFonts w:ascii="Times New Roman" w:hAnsi="Times New Roman"/>
          <w:bCs/>
          <w:sz w:val="24"/>
          <w:szCs w:val="24"/>
        </w:rPr>
        <w:t>21</w:t>
      </w:r>
      <w:r w:rsidRPr="00D75F4B">
        <w:rPr>
          <w:rFonts w:ascii="Times New Roman" w:hAnsi="Times New Roman"/>
          <w:bCs/>
          <w:sz w:val="24"/>
          <w:szCs w:val="24"/>
        </w:rPr>
        <w:t xml:space="preserve"> годов</w:t>
      </w:r>
      <w:r w:rsidRPr="00D75F4B">
        <w:rPr>
          <w:rFonts w:ascii="Times New Roman" w:hAnsi="Times New Roman"/>
          <w:sz w:val="24"/>
          <w:szCs w:val="24"/>
        </w:rPr>
        <w:t>»</w:t>
      </w:r>
    </w:p>
    <w:p w:rsidR="007413E4" w:rsidRPr="00D75F4B" w:rsidRDefault="007413E4" w:rsidP="00FB55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5F4B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 _______________</w:t>
      </w:r>
      <w:r w:rsidRPr="00D75F4B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_____</w:t>
      </w: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13E4" w:rsidRPr="00774EC5" w:rsidRDefault="007413E4" w:rsidP="004167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413E4" w:rsidRPr="00774EC5" w:rsidRDefault="007413E4" w:rsidP="004167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74EC5">
        <w:rPr>
          <w:rFonts w:ascii="Times New Roman" w:hAnsi="Times New Roman" w:cs="Times New Roman"/>
          <w:sz w:val="28"/>
          <w:szCs w:val="28"/>
        </w:rPr>
        <w:t>Программа</w:t>
      </w:r>
    </w:p>
    <w:p w:rsidR="007413E4" w:rsidRPr="00774EC5" w:rsidRDefault="007413E4" w:rsidP="004167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74EC5">
        <w:rPr>
          <w:rFonts w:ascii="Times New Roman" w:hAnsi="Times New Roman" w:cs="Times New Roman"/>
          <w:sz w:val="28"/>
          <w:szCs w:val="28"/>
        </w:rPr>
        <w:t>муниципальных внутренних заимствований на плановый период 2020 и 2021 годов</w:t>
      </w:r>
    </w:p>
    <w:p w:rsidR="007413E4" w:rsidRPr="00774EC5" w:rsidRDefault="007413E4" w:rsidP="0041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3E4" w:rsidRPr="00774EC5" w:rsidRDefault="007413E4" w:rsidP="00416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4EC5">
        <w:rPr>
          <w:rFonts w:ascii="Times New Roman" w:hAnsi="Times New Roman"/>
          <w:sz w:val="28"/>
          <w:szCs w:val="28"/>
        </w:rPr>
        <w:t>Муниципальные заимствования в 2020 и 2021 годах не планируются.</w:t>
      </w:r>
    </w:p>
    <w:p w:rsidR="007413E4" w:rsidRPr="00774EC5" w:rsidRDefault="007413E4" w:rsidP="00416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413E4" w:rsidRPr="00774EC5" w:rsidSect="00D10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670B"/>
    <w:rsid w:val="00000A43"/>
    <w:rsid w:val="00014E0F"/>
    <w:rsid w:val="00017A8F"/>
    <w:rsid w:val="00022523"/>
    <w:rsid w:val="00023FBD"/>
    <w:rsid w:val="00024C24"/>
    <w:rsid w:val="00036DD7"/>
    <w:rsid w:val="000804FB"/>
    <w:rsid w:val="00083DBE"/>
    <w:rsid w:val="000931D6"/>
    <w:rsid w:val="000961A1"/>
    <w:rsid w:val="00096DCD"/>
    <w:rsid w:val="000A1213"/>
    <w:rsid w:val="000B327F"/>
    <w:rsid w:val="000C103B"/>
    <w:rsid w:val="00116622"/>
    <w:rsid w:val="00124188"/>
    <w:rsid w:val="0012499E"/>
    <w:rsid w:val="00126C31"/>
    <w:rsid w:val="00131D2E"/>
    <w:rsid w:val="001367BA"/>
    <w:rsid w:val="00142143"/>
    <w:rsid w:val="0014573C"/>
    <w:rsid w:val="00150B56"/>
    <w:rsid w:val="001514F0"/>
    <w:rsid w:val="00183AEA"/>
    <w:rsid w:val="00190466"/>
    <w:rsid w:val="001F3A23"/>
    <w:rsid w:val="001F57DE"/>
    <w:rsid w:val="001F7623"/>
    <w:rsid w:val="00221B97"/>
    <w:rsid w:val="00251EED"/>
    <w:rsid w:val="00292AE8"/>
    <w:rsid w:val="00295378"/>
    <w:rsid w:val="002A0EFE"/>
    <w:rsid w:val="002C3B41"/>
    <w:rsid w:val="002F34D4"/>
    <w:rsid w:val="00306837"/>
    <w:rsid w:val="003338A7"/>
    <w:rsid w:val="00343DCB"/>
    <w:rsid w:val="00351DF9"/>
    <w:rsid w:val="00376FBE"/>
    <w:rsid w:val="00380B9C"/>
    <w:rsid w:val="00381782"/>
    <w:rsid w:val="00384C68"/>
    <w:rsid w:val="003A1EA8"/>
    <w:rsid w:val="003A283D"/>
    <w:rsid w:val="003B2221"/>
    <w:rsid w:val="003B6B94"/>
    <w:rsid w:val="003B764A"/>
    <w:rsid w:val="003C2339"/>
    <w:rsid w:val="003D0537"/>
    <w:rsid w:val="003F4067"/>
    <w:rsid w:val="0040222F"/>
    <w:rsid w:val="00407949"/>
    <w:rsid w:val="004109A4"/>
    <w:rsid w:val="0041306F"/>
    <w:rsid w:val="0041670B"/>
    <w:rsid w:val="0042639C"/>
    <w:rsid w:val="0043642E"/>
    <w:rsid w:val="004421C3"/>
    <w:rsid w:val="004555E8"/>
    <w:rsid w:val="004B6996"/>
    <w:rsid w:val="004C338F"/>
    <w:rsid w:val="004F7E00"/>
    <w:rsid w:val="00503F61"/>
    <w:rsid w:val="0051232E"/>
    <w:rsid w:val="00532061"/>
    <w:rsid w:val="005504AA"/>
    <w:rsid w:val="005563B0"/>
    <w:rsid w:val="005662BE"/>
    <w:rsid w:val="005671F0"/>
    <w:rsid w:val="00594164"/>
    <w:rsid w:val="005A5667"/>
    <w:rsid w:val="005B1655"/>
    <w:rsid w:val="005B376B"/>
    <w:rsid w:val="005B743B"/>
    <w:rsid w:val="006154F4"/>
    <w:rsid w:val="00615627"/>
    <w:rsid w:val="00631345"/>
    <w:rsid w:val="00657362"/>
    <w:rsid w:val="006673D6"/>
    <w:rsid w:val="0067224C"/>
    <w:rsid w:val="00693650"/>
    <w:rsid w:val="00694DD1"/>
    <w:rsid w:val="006954C6"/>
    <w:rsid w:val="006A448C"/>
    <w:rsid w:val="006B004F"/>
    <w:rsid w:val="006B1A6A"/>
    <w:rsid w:val="006C28FD"/>
    <w:rsid w:val="006D5D55"/>
    <w:rsid w:val="00702BB6"/>
    <w:rsid w:val="00730064"/>
    <w:rsid w:val="00735902"/>
    <w:rsid w:val="007413E4"/>
    <w:rsid w:val="00743217"/>
    <w:rsid w:val="00747379"/>
    <w:rsid w:val="007504EF"/>
    <w:rsid w:val="00774EC5"/>
    <w:rsid w:val="007778EC"/>
    <w:rsid w:val="00781D5B"/>
    <w:rsid w:val="007A2769"/>
    <w:rsid w:val="007A3C88"/>
    <w:rsid w:val="007C3409"/>
    <w:rsid w:val="007D0C0B"/>
    <w:rsid w:val="007D2C84"/>
    <w:rsid w:val="007D58A6"/>
    <w:rsid w:val="0082735D"/>
    <w:rsid w:val="00856FF9"/>
    <w:rsid w:val="00871E6F"/>
    <w:rsid w:val="008720AC"/>
    <w:rsid w:val="008727C7"/>
    <w:rsid w:val="0088190D"/>
    <w:rsid w:val="0088265E"/>
    <w:rsid w:val="008879CB"/>
    <w:rsid w:val="008952FB"/>
    <w:rsid w:val="008B4F04"/>
    <w:rsid w:val="008C0907"/>
    <w:rsid w:val="008C1129"/>
    <w:rsid w:val="008D24EC"/>
    <w:rsid w:val="008F7FCB"/>
    <w:rsid w:val="00931018"/>
    <w:rsid w:val="00932745"/>
    <w:rsid w:val="00952BCD"/>
    <w:rsid w:val="009532D7"/>
    <w:rsid w:val="00973041"/>
    <w:rsid w:val="00992A95"/>
    <w:rsid w:val="009E0A0F"/>
    <w:rsid w:val="009F6606"/>
    <w:rsid w:val="00A05BEA"/>
    <w:rsid w:val="00A2064B"/>
    <w:rsid w:val="00A206D7"/>
    <w:rsid w:val="00A50852"/>
    <w:rsid w:val="00A533D1"/>
    <w:rsid w:val="00A5560F"/>
    <w:rsid w:val="00A56C40"/>
    <w:rsid w:val="00AA06EE"/>
    <w:rsid w:val="00AC2085"/>
    <w:rsid w:val="00AE6E9B"/>
    <w:rsid w:val="00AF1039"/>
    <w:rsid w:val="00B32A9F"/>
    <w:rsid w:val="00B63E91"/>
    <w:rsid w:val="00BB4A0E"/>
    <w:rsid w:val="00BC0726"/>
    <w:rsid w:val="00BC634E"/>
    <w:rsid w:val="00BC6965"/>
    <w:rsid w:val="00BD2F73"/>
    <w:rsid w:val="00BD4930"/>
    <w:rsid w:val="00BD5C02"/>
    <w:rsid w:val="00BE32A2"/>
    <w:rsid w:val="00BF5536"/>
    <w:rsid w:val="00C2319B"/>
    <w:rsid w:val="00C23FAD"/>
    <w:rsid w:val="00C315BD"/>
    <w:rsid w:val="00C32BD3"/>
    <w:rsid w:val="00C46A6C"/>
    <w:rsid w:val="00C524DC"/>
    <w:rsid w:val="00C55938"/>
    <w:rsid w:val="00C73EAD"/>
    <w:rsid w:val="00C862EE"/>
    <w:rsid w:val="00CA7472"/>
    <w:rsid w:val="00CC2068"/>
    <w:rsid w:val="00CC73DE"/>
    <w:rsid w:val="00CD114A"/>
    <w:rsid w:val="00CE039E"/>
    <w:rsid w:val="00CF6A38"/>
    <w:rsid w:val="00D106A8"/>
    <w:rsid w:val="00D14397"/>
    <w:rsid w:val="00D23453"/>
    <w:rsid w:val="00D36FF0"/>
    <w:rsid w:val="00D71A01"/>
    <w:rsid w:val="00D75F4B"/>
    <w:rsid w:val="00D825E3"/>
    <w:rsid w:val="00D830E2"/>
    <w:rsid w:val="00D87F39"/>
    <w:rsid w:val="00DA1958"/>
    <w:rsid w:val="00DD600E"/>
    <w:rsid w:val="00E00F16"/>
    <w:rsid w:val="00E01475"/>
    <w:rsid w:val="00E07822"/>
    <w:rsid w:val="00E12C5E"/>
    <w:rsid w:val="00E234AF"/>
    <w:rsid w:val="00E25434"/>
    <w:rsid w:val="00E51290"/>
    <w:rsid w:val="00E55DD4"/>
    <w:rsid w:val="00E63512"/>
    <w:rsid w:val="00E72765"/>
    <w:rsid w:val="00E82A84"/>
    <w:rsid w:val="00E9037C"/>
    <w:rsid w:val="00E95074"/>
    <w:rsid w:val="00EC0446"/>
    <w:rsid w:val="00EC1AD0"/>
    <w:rsid w:val="00ED4570"/>
    <w:rsid w:val="00EE0A8D"/>
    <w:rsid w:val="00EE18D7"/>
    <w:rsid w:val="00EE22B8"/>
    <w:rsid w:val="00EE600F"/>
    <w:rsid w:val="00EF585D"/>
    <w:rsid w:val="00F01AA2"/>
    <w:rsid w:val="00F1317C"/>
    <w:rsid w:val="00F1573C"/>
    <w:rsid w:val="00F21811"/>
    <w:rsid w:val="00F32817"/>
    <w:rsid w:val="00F37281"/>
    <w:rsid w:val="00F46903"/>
    <w:rsid w:val="00F9226B"/>
    <w:rsid w:val="00F95786"/>
    <w:rsid w:val="00F959AB"/>
    <w:rsid w:val="00F95A3F"/>
    <w:rsid w:val="00FA5AEE"/>
    <w:rsid w:val="00FB55CC"/>
    <w:rsid w:val="00FB5EA2"/>
    <w:rsid w:val="00FC4F73"/>
    <w:rsid w:val="00FE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70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1670B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22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25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110</Words>
  <Characters>631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16</dc:title>
  <dc:subject/>
  <dc:creator>Ольга</dc:creator>
  <cp:keywords/>
  <dc:description/>
  <cp:lastModifiedBy>User</cp:lastModifiedBy>
  <cp:revision>3</cp:revision>
  <cp:lastPrinted>2018-12-24T04:13:00Z</cp:lastPrinted>
  <dcterms:created xsi:type="dcterms:W3CDTF">2018-11-14T11:13:00Z</dcterms:created>
  <dcterms:modified xsi:type="dcterms:W3CDTF">2018-12-24T04:13:00Z</dcterms:modified>
</cp:coreProperties>
</file>